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1E034" w14:textId="77777777" w:rsidR="00B46CBA" w:rsidRDefault="00B46CBA" w:rsidP="00B46CBA">
      <w:pPr>
        <w:pStyle w:val="NoSpacing"/>
      </w:pPr>
      <w:r>
        <w:rPr>
          <w:u w:val="single"/>
        </w:rPr>
        <w:t>George JOHNSON</w:t>
      </w:r>
      <w:r>
        <w:t xml:space="preserve">      </w:t>
      </w:r>
      <w:r>
        <w:t>(fl.1478)</w:t>
      </w:r>
    </w:p>
    <w:p w14:paraId="4EA2F2BF" w14:textId="1CDBBE84" w:rsidR="00B46CBA" w:rsidRDefault="00B46CBA" w:rsidP="00B46CBA">
      <w:pPr>
        <w:pStyle w:val="NoSpacing"/>
      </w:pPr>
      <w:r>
        <w:t xml:space="preserve">of </w:t>
      </w:r>
      <w:proofErr w:type="spellStart"/>
      <w:r>
        <w:t>Osney</w:t>
      </w:r>
      <w:proofErr w:type="spellEnd"/>
      <w:r>
        <w:t xml:space="preserve"> Abbey, </w:t>
      </w:r>
      <w:r>
        <w:t>Oxfordshire.</w:t>
      </w:r>
      <w:bookmarkStart w:id="0" w:name="_GoBack"/>
      <w:bookmarkEnd w:id="0"/>
    </w:p>
    <w:p w14:paraId="5C476AA4" w14:textId="77777777" w:rsidR="00B46CBA" w:rsidRDefault="00B46CBA" w:rsidP="00B46CBA">
      <w:pPr>
        <w:pStyle w:val="NoSpacing"/>
      </w:pPr>
    </w:p>
    <w:p w14:paraId="3AD30CF1" w14:textId="77777777" w:rsidR="00B46CBA" w:rsidRDefault="00B46CBA" w:rsidP="00B46CBA">
      <w:pPr>
        <w:pStyle w:val="NoSpacing"/>
      </w:pPr>
    </w:p>
    <w:p w14:paraId="4DA43A97" w14:textId="77777777" w:rsidR="00B46CBA" w:rsidRDefault="00B46CBA" w:rsidP="00B46CBA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30687FCF" w14:textId="77777777" w:rsidR="00B46CBA" w:rsidRDefault="00B46CBA" w:rsidP="00B46CBA">
      <w:pPr>
        <w:pStyle w:val="NoSpacing"/>
      </w:pPr>
      <w:r>
        <w:tab/>
      </w:r>
      <w:r>
        <w:tab/>
        <w:t>at York, by William Egremont, Bishop of Dromore(q.v.).</w:t>
      </w:r>
    </w:p>
    <w:p w14:paraId="33FBF095" w14:textId="77777777" w:rsidR="00B46CBA" w:rsidRDefault="00B46CBA" w:rsidP="00B46CBA">
      <w:pPr>
        <w:pStyle w:val="NoSpacing"/>
      </w:pPr>
      <w:r>
        <w:tab/>
      </w:r>
      <w:r>
        <w:tab/>
        <w:t>(“York Clergy Ordinations 1475-1500” ed. David M. Smith p.38)</w:t>
      </w:r>
    </w:p>
    <w:p w14:paraId="63494970" w14:textId="77777777" w:rsidR="00B46CBA" w:rsidRDefault="00B46CBA" w:rsidP="00B46CBA">
      <w:pPr>
        <w:pStyle w:val="NoSpacing"/>
      </w:pPr>
    </w:p>
    <w:p w14:paraId="0D932834" w14:textId="77777777" w:rsidR="00B46CBA" w:rsidRDefault="00B46CBA" w:rsidP="00B46CBA">
      <w:pPr>
        <w:pStyle w:val="NoSpacing"/>
      </w:pPr>
    </w:p>
    <w:p w14:paraId="617A168D" w14:textId="77777777" w:rsidR="00B46CBA" w:rsidRDefault="00B46CBA" w:rsidP="00B46CBA">
      <w:pPr>
        <w:pStyle w:val="NoSpacing"/>
      </w:pPr>
      <w:r>
        <w:t>14 February 2020</w:t>
      </w:r>
    </w:p>
    <w:p w14:paraId="0CC5D404" w14:textId="23BFF9E3" w:rsidR="006B2F86" w:rsidRPr="00B46CBA" w:rsidRDefault="00B46CBA" w:rsidP="00E71FC3">
      <w:pPr>
        <w:pStyle w:val="NoSpacing"/>
      </w:pPr>
    </w:p>
    <w:sectPr w:rsidR="006B2F86" w:rsidRPr="00B46C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57AF1" w14:textId="77777777" w:rsidR="00B46CBA" w:rsidRDefault="00B46CBA" w:rsidP="00E71FC3">
      <w:pPr>
        <w:spacing w:after="0" w:line="240" w:lineRule="auto"/>
      </w:pPr>
      <w:r>
        <w:separator/>
      </w:r>
    </w:p>
  </w:endnote>
  <w:endnote w:type="continuationSeparator" w:id="0">
    <w:p w14:paraId="614416FE" w14:textId="77777777" w:rsidR="00B46CBA" w:rsidRDefault="00B46C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428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BCA49" w14:textId="77777777" w:rsidR="00B46CBA" w:rsidRDefault="00B46CBA" w:rsidP="00E71FC3">
      <w:pPr>
        <w:spacing w:after="0" w:line="240" w:lineRule="auto"/>
      </w:pPr>
      <w:r>
        <w:separator/>
      </w:r>
    </w:p>
  </w:footnote>
  <w:footnote w:type="continuationSeparator" w:id="0">
    <w:p w14:paraId="36293EED" w14:textId="77777777" w:rsidR="00B46CBA" w:rsidRDefault="00B46C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CBA"/>
    <w:rsid w:val="001A7C09"/>
    <w:rsid w:val="00577BD5"/>
    <w:rsid w:val="00656CBA"/>
    <w:rsid w:val="006A1F77"/>
    <w:rsid w:val="00733BE7"/>
    <w:rsid w:val="00AB52E8"/>
    <w:rsid w:val="00B16D3F"/>
    <w:rsid w:val="00B46CB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77B02"/>
  <w15:chartTrackingRefBased/>
  <w15:docId w15:val="{34F506F2-54A6-4AB6-BADA-B9FF1362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2020-02-15T21:23:00Z</dcterms:created>
  <dcterms:modified xsi:type="dcterms:W3CDTF">2020-02-15T21:26:00Z</dcterms:modified>
</cp:coreProperties>
</file>